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FF39F" w14:textId="58ECF2DA" w:rsidR="00BA00AB" w:rsidRDefault="00E54E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CAVE</w:t>
      </w:r>
      <w:r>
        <w:rPr>
          <w:rFonts w:cs="Times New Roman"/>
          <w:szCs w:val="24"/>
        </w:rPr>
        <w:t xml:space="preserve">      (d.1495)</w:t>
      </w:r>
    </w:p>
    <w:p w14:paraId="0D53E390" w14:textId="77777777" w:rsidR="00E54EA0" w:rsidRDefault="00E54EA0" w:rsidP="009139A6">
      <w:pPr>
        <w:pStyle w:val="NoSpacing"/>
        <w:rPr>
          <w:rFonts w:cs="Times New Roman"/>
          <w:szCs w:val="24"/>
        </w:rPr>
      </w:pPr>
    </w:p>
    <w:p w14:paraId="500A5824" w14:textId="77777777" w:rsidR="00E54EA0" w:rsidRDefault="00E54EA0" w:rsidP="009139A6">
      <w:pPr>
        <w:pStyle w:val="NoSpacing"/>
        <w:rPr>
          <w:rFonts w:cs="Times New Roman"/>
          <w:szCs w:val="24"/>
        </w:rPr>
      </w:pPr>
    </w:p>
    <w:p w14:paraId="4891AD40" w14:textId="1D2DF1FF" w:rsidR="00E54EA0" w:rsidRDefault="00E54E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Thomasine Passemere.</w:t>
      </w:r>
    </w:p>
    <w:p w14:paraId="2F063CCD" w14:textId="0FF814C4" w:rsidR="00E54EA0" w:rsidRDefault="00E54E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current).</w:t>
      </w:r>
    </w:p>
    <w:p w14:paraId="578FA163" w14:textId="43E8588F" w:rsidR="00E54EA0" w:rsidRDefault="00E54E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Richard.   (ibid.)</w:t>
      </w:r>
    </w:p>
    <w:p w14:paraId="0FBBF7FD" w14:textId="77777777" w:rsidR="00E54EA0" w:rsidRDefault="00E54EA0" w:rsidP="009139A6">
      <w:pPr>
        <w:pStyle w:val="NoSpacing"/>
        <w:rPr>
          <w:rFonts w:cs="Times New Roman"/>
          <w:szCs w:val="24"/>
        </w:rPr>
      </w:pPr>
    </w:p>
    <w:p w14:paraId="6A494DCA" w14:textId="77777777" w:rsidR="00E54EA0" w:rsidRDefault="00E54EA0" w:rsidP="009139A6">
      <w:pPr>
        <w:pStyle w:val="NoSpacing"/>
        <w:rPr>
          <w:rFonts w:cs="Times New Roman"/>
          <w:szCs w:val="24"/>
        </w:rPr>
      </w:pPr>
    </w:p>
    <w:p w14:paraId="65B18983" w14:textId="4403F4F5" w:rsidR="00E54EA0" w:rsidRDefault="00E54E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Sep.1495</w:t>
      </w:r>
      <w:r>
        <w:rPr>
          <w:rFonts w:cs="Times New Roman"/>
          <w:szCs w:val="24"/>
        </w:rPr>
        <w:tab/>
        <w:t>He died, and was buried in Daventry, Northamptonshire.   (ibid.)</w:t>
      </w:r>
    </w:p>
    <w:p w14:paraId="35D893A0" w14:textId="77777777" w:rsidR="00E54EA0" w:rsidRDefault="00E54EA0" w:rsidP="009139A6">
      <w:pPr>
        <w:pStyle w:val="NoSpacing"/>
        <w:rPr>
          <w:rFonts w:cs="Times New Roman"/>
          <w:szCs w:val="24"/>
        </w:rPr>
      </w:pPr>
    </w:p>
    <w:p w14:paraId="44ED44A1" w14:textId="77777777" w:rsidR="00E54EA0" w:rsidRDefault="00E54EA0" w:rsidP="009139A6">
      <w:pPr>
        <w:pStyle w:val="NoSpacing"/>
        <w:rPr>
          <w:rFonts w:cs="Times New Roman"/>
          <w:szCs w:val="24"/>
        </w:rPr>
      </w:pPr>
    </w:p>
    <w:p w14:paraId="7BA98C99" w14:textId="327CE76C" w:rsidR="00E54EA0" w:rsidRPr="00E54EA0" w:rsidRDefault="00E54E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January 2024</w:t>
      </w:r>
    </w:p>
    <w:sectPr w:rsidR="00E54EA0" w:rsidRPr="00E54E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72DBB" w14:textId="77777777" w:rsidR="00E54EA0" w:rsidRDefault="00E54EA0" w:rsidP="009139A6">
      <w:r>
        <w:separator/>
      </w:r>
    </w:p>
  </w:endnote>
  <w:endnote w:type="continuationSeparator" w:id="0">
    <w:p w14:paraId="6E8A7C66" w14:textId="77777777" w:rsidR="00E54EA0" w:rsidRDefault="00E54E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622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CBE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13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AF67A" w14:textId="77777777" w:rsidR="00E54EA0" w:rsidRDefault="00E54EA0" w:rsidP="009139A6">
      <w:r>
        <w:separator/>
      </w:r>
    </w:p>
  </w:footnote>
  <w:footnote w:type="continuationSeparator" w:id="0">
    <w:p w14:paraId="303BB09E" w14:textId="77777777" w:rsidR="00E54EA0" w:rsidRDefault="00E54E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70A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EE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9F4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EA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4EA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267F6"/>
  <w15:chartTrackingRefBased/>
  <w15:docId w15:val="{908AC170-407D-40D5-A726-E9AEB177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2024-01-25T21:02:00Z</dcterms:created>
  <dcterms:modified xsi:type="dcterms:W3CDTF">2024-01-25T21:05:00Z</dcterms:modified>
</cp:coreProperties>
</file>